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DF42A0" w:rsidRPr="001947FC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DF42A0" w:rsidRPr="00275A7C" w:rsidRDefault="00DF42A0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5A7C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275A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DF42A0" w:rsidRPr="00275A7C" w:rsidRDefault="00DF42A0" w:rsidP="003C24E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75A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DF42A0" w:rsidRPr="00275A7C" w:rsidRDefault="00DF42A0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75A7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DF42A0" w:rsidRPr="00275A7C" w:rsidRDefault="00DF42A0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DF42A0" w:rsidRPr="00275A7C" w:rsidRDefault="00DF42A0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5A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</w:t>
            </w:r>
          </w:p>
          <w:p w:rsidR="00DF42A0" w:rsidRPr="00275A7C" w:rsidRDefault="00DF42A0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75A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АДМИНИСТРАЦИИ</w:t>
            </w:r>
          </w:p>
          <w:p w:rsidR="00DF42A0" w:rsidRPr="00275A7C" w:rsidRDefault="00DF42A0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5A7C">
              <w:rPr>
                <w:rFonts w:ascii="Times New Roman" w:hAnsi="Times New Roman" w:cs="Times New Roman"/>
                <w:sz w:val="18"/>
                <w:szCs w:val="18"/>
              </w:rPr>
              <w:t>мкр.1, дом 18а, г.Пыть-Ях, 628380,</w:t>
            </w:r>
          </w:p>
          <w:p w:rsidR="00DF42A0" w:rsidRPr="00275A7C" w:rsidRDefault="00DF42A0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Pr="00275A7C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275A7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275A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adm</w:t>
            </w:r>
            <w:r w:rsidRPr="00275A7C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275A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gov</w:t>
            </w:r>
            <w:r w:rsidRPr="00275A7C">
              <w:rPr>
                <w:rFonts w:ascii="Times New Roman" w:hAnsi="Times New Roman" w:cs="Times New Roman"/>
                <w:sz w:val="18"/>
                <w:szCs w:val="18"/>
              </w:rPr>
              <w:t>86.</w:t>
            </w:r>
            <w:r w:rsidRPr="00275A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org</w:t>
            </w:r>
          </w:p>
          <w:p w:rsidR="00DF42A0" w:rsidRPr="00275A7C" w:rsidRDefault="00DF42A0" w:rsidP="003C4B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5A7C">
              <w:rPr>
                <w:rFonts w:ascii="Times New Roman" w:hAnsi="Times New Roman" w:cs="Times New Roman"/>
                <w:sz w:val="18"/>
                <w:szCs w:val="18"/>
              </w:rPr>
              <w:t>т. (3463) 46-55-01, ф.42-23-24</w:t>
            </w:r>
          </w:p>
          <w:p w:rsidR="00DF42A0" w:rsidRPr="00275A7C" w:rsidRDefault="00DF42A0" w:rsidP="003C24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DF42A0" w:rsidRPr="00275A7C" w:rsidRDefault="00DF42A0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75A7C">
              <w:rPr>
                <w:rFonts w:ascii="Times New Roman" w:hAnsi="Times New Roman" w:cs="Times New Roman"/>
                <w:sz w:val="14"/>
                <w:szCs w:val="14"/>
              </w:rPr>
              <w:t xml:space="preserve">24 мая 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75A7C">
                <w:rPr>
                  <w:rFonts w:ascii="Times New Roman" w:hAnsi="Times New Roman" w:cs="Times New Roman"/>
                  <w:sz w:val="14"/>
                  <w:szCs w:val="14"/>
                </w:rPr>
                <w:t>2013 г</w:t>
              </w:r>
            </w:smartTag>
            <w:r w:rsidRPr="00275A7C">
              <w:rPr>
                <w:rFonts w:ascii="Times New Roman" w:hAnsi="Times New Roman" w:cs="Times New Roman"/>
                <w:sz w:val="14"/>
                <w:szCs w:val="14"/>
              </w:rPr>
              <w:t>.  № _3-3020</w:t>
            </w:r>
            <w:bookmarkStart w:id="0" w:name="_GoBack"/>
            <w:bookmarkEnd w:id="0"/>
            <w:r w:rsidRPr="00275A7C">
              <w:rPr>
                <w:rFonts w:ascii="Times New Roman" w:hAnsi="Times New Roman" w:cs="Times New Roman"/>
                <w:sz w:val="14"/>
                <w:szCs w:val="14"/>
              </w:rPr>
              <w:t>________</w:t>
            </w:r>
          </w:p>
          <w:p w:rsidR="00DF42A0" w:rsidRPr="00275A7C" w:rsidRDefault="00DF42A0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F42A0" w:rsidRPr="00275A7C" w:rsidRDefault="00DF42A0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75A7C">
              <w:rPr>
                <w:rFonts w:ascii="Times New Roman" w:hAnsi="Times New Roman" w:cs="Times New Roman"/>
                <w:sz w:val="14"/>
                <w:szCs w:val="14"/>
              </w:rPr>
              <w:t>на № _____________ от ______________________________</w:t>
            </w:r>
          </w:p>
          <w:p w:rsidR="00DF42A0" w:rsidRPr="00275A7C" w:rsidRDefault="00DF42A0" w:rsidP="0061320E">
            <w:pPr>
              <w:pStyle w:val="Heading5"/>
              <w:numPr>
                <w:ilvl w:val="0"/>
                <w:numId w:val="0"/>
              </w:numPr>
              <w:rPr>
                <w:sz w:val="18"/>
                <w:szCs w:val="18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  <w:r w:rsidRPr="00275A7C">
              <w:rPr>
                <w:lang w:val="en-US" w:eastAsia="ru-RU"/>
              </w:rPr>
              <w:t>k</w:t>
            </w: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275A7C" w:rsidRDefault="00DF42A0" w:rsidP="00E40843">
            <w:pPr>
              <w:rPr>
                <w:lang w:eastAsia="ru-RU"/>
              </w:rPr>
            </w:pPr>
          </w:p>
          <w:p w:rsidR="00DF42A0" w:rsidRPr="003C4B13" w:rsidRDefault="00DF42A0" w:rsidP="00E40843">
            <w:pPr>
              <w:rPr>
                <w:lang w:eastAsia="ru-RU"/>
              </w:rPr>
            </w:pPr>
          </w:p>
        </w:tc>
      </w:tr>
    </w:tbl>
    <w:p w:rsidR="00DF42A0" w:rsidRPr="003C4B13" w:rsidRDefault="00DF42A0">
      <w:r w:rsidRPr="003C4B13">
        <w:tab/>
      </w:r>
    </w:p>
    <w:p w:rsidR="00DF42A0" w:rsidRPr="003C4B13" w:rsidRDefault="00DF42A0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DF42A0" w:rsidRPr="0061604B">
        <w:trPr>
          <w:cantSplit/>
          <w:trHeight w:hRule="exact" w:val="2835"/>
        </w:trPr>
        <w:tc>
          <w:tcPr>
            <w:tcW w:w="4820" w:type="dxa"/>
          </w:tcPr>
          <w:p w:rsidR="00DF42A0" w:rsidRPr="0061604B" w:rsidRDefault="00DF42A0" w:rsidP="00A7743C">
            <w:pPr>
              <w:pStyle w:val="Head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2A0" w:rsidRPr="0061604B" w:rsidRDefault="00DF42A0" w:rsidP="00A7743C">
            <w:pPr>
              <w:pStyle w:val="Head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Главе города</w:t>
            </w:r>
          </w:p>
          <w:p w:rsidR="00DF42A0" w:rsidRPr="0061604B" w:rsidRDefault="00DF42A0" w:rsidP="00A7743C">
            <w:pPr>
              <w:pStyle w:val="Head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42A0" w:rsidRPr="0061604B" w:rsidRDefault="00DF42A0" w:rsidP="00A7743C">
            <w:pPr>
              <w:pStyle w:val="Head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И.П. Тарасовой</w:t>
            </w:r>
          </w:p>
          <w:p w:rsidR="00DF42A0" w:rsidRPr="0061604B" w:rsidRDefault="00DF42A0" w:rsidP="00A349EB"/>
          <w:p w:rsidR="00DF42A0" w:rsidRPr="0061604B" w:rsidRDefault="00DF42A0" w:rsidP="001C3D24"/>
        </w:tc>
      </w:tr>
    </w:tbl>
    <w:p w:rsidR="00DF42A0" w:rsidRPr="003C4B13" w:rsidRDefault="00DF42A0" w:rsidP="00387A51"/>
    <w:p w:rsidR="00DF42A0" w:rsidRPr="003C4B13" w:rsidRDefault="00DF42A0" w:rsidP="00387A51"/>
    <w:p w:rsidR="00DF42A0" w:rsidRPr="003C4B13" w:rsidRDefault="00DF42A0" w:rsidP="00387A51"/>
    <w:p w:rsidR="00DF42A0" w:rsidRPr="003C4B13" w:rsidRDefault="00DF42A0" w:rsidP="00387A51"/>
    <w:p w:rsidR="00DF42A0" w:rsidRPr="003C4B13" w:rsidRDefault="00DF42A0" w:rsidP="00387A51"/>
    <w:p w:rsidR="00DF42A0" w:rsidRPr="003C4B13" w:rsidRDefault="00DF42A0" w:rsidP="00387A51">
      <w:pPr>
        <w:tabs>
          <w:tab w:val="left" w:pos="3615"/>
        </w:tabs>
      </w:pPr>
    </w:p>
    <w:p w:rsidR="00DF42A0" w:rsidRDefault="00DF42A0" w:rsidP="00387A51">
      <w:pPr>
        <w:tabs>
          <w:tab w:val="left" w:pos="3615"/>
        </w:tabs>
        <w:rPr>
          <w:sz w:val="20"/>
          <w:szCs w:val="20"/>
        </w:rPr>
      </w:pPr>
    </w:p>
    <w:p w:rsidR="00DF42A0" w:rsidRPr="0061604B" w:rsidRDefault="00DF42A0" w:rsidP="00A7743C">
      <w:pPr>
        <w:pStyle w:val="BodyText"/>
        <w:jc w:val="center"/>
        <w:rPr>
          <w:rFonts w:ascii="Times New Roman" w:hAnsi="Times New Roman"/>
          <w:sz w:val="26"/>
        </w:rPr>
      </w:pPr>
      <w:r w:rsidRPr="0061604B">
        <w:rPr>
          <w:rFonts w:ascii="Times New Roman" w:hAnsi="Times New Roman"/>
          <w:sz w:val="26"/>
        </w:rPr>
        <w:t>Уважаем</w:t>
      </w:r>
      <w:r>
        <w:rPr>
          <w:rFonts w:ascii="Times New Roman" w:hAnsi="Times New Roman"/>
          <w:sz w:val="26"/>
        </w:rPr>
        <w:t>ая Инна Петровна</w:t>
      </w:r>
      <w:r w:rsidRPr="0061604B">
        <w:rPr>
          <w:rFonts w:ascii="Times New Roman" w:hAnsi="Times New Roman"/>
          <w:sz w:val="26"/>
        </w:rPr>
        <w:t>!</w:t>
      </w:r>
    </w:p>
    <w:p w:rsidR="00DF42A0" w:rsidRDefault="00DF42A0" w:rsidP="00A7743C">
      <w:pPr>
        <w:pStyle w:val="BodyText"/>
        <w:jc w:val="both"/>
        <w:rPr>
          <w:rFonts w:ascii="Times New Roman" w:hAnsi="Times New Roman"/>
          <w:sz w:val="26"/>
        </w:rPr>
      </w:pPr>
    </w:p>
    <w:p w:rsidR="00DF42A0" w:rsidRPr="00A7743C" w:rsidRDefault="00DF42A0" w:rsidP="00A7743C">
      <w:pPr>
        <w:pStyle w:val="BodyText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 xml:space="preserve">В соответствии с решением Думы города от 26.04.2012 № 139 «Об утверждении Положения о порядке внесения проектов муниципальных правовых актов в Думу города Пыть-Яха» направляю Вам для рассмотрения проект решения Думы города «Об утверждении порядка предоставления муниципальных гарантий муниципального образования городской округ город Пыть-Ях». </w:t>
      </w:r>
    </w:p>
    <w:p w:rsidR="00DF42A0" w:rsidRDefault="00DF42A0" w:rsidP="00CA1DF6">
      <w:pPr>
        <w:rPr>
          <w:b/>
          <w:bCs/>
          <w:sz w:val="26"/>
          <w:szCs w:val="26"/>
        </w:rPr>
      </w:pPr>
    </w:p>
    <w:p w:rsidR="00DF42A0" w:rsidRPr="0057667C" w:rsidRDefault="00DF42A0" w:rsidP="00CA1DF6">
      <w:pPr>
        <w:rPr>
          <w:rFonts w:ascii="Times New Roman" w:hAnsi="Times New Roman" w:cs="Times New Roman"/>
          <w:bCs/>
          <w:sz w:val="26"/>
          <w:szCs w:val="26"/>
        </w:rPr>
      </w:pPr>
      <w:r w:rsidRPr="0057667C">
        <w:rPr>
          <w:rFonts w:ascii="Times New Roman" w:hAnsi="Times New Roman" w:cs="Times New Roman"/>
          <w:bCs/>
          <w:sz w:val="26"/>
          <w:szCs w:val="26"/>
        </w:rPr>
        <w:t>С уважением,</w:t>
      </w:r>
    </w:p>
    <w:p w:rsidR="00DF42A0" w:rsidRPr="00A536FC" w:rsidRDefault="00DF42A0" w:rsidP="00CA1DF6">
      <w:pPr>
        <w:rPr>
          <w:b/>
          <w:bCs/>
          <w:sz w:val="26"/>
          <w:szCs w:val="26"/>
        </w:rPr>
      </w:pPr>
    </w:p>
    <w:p w:rsidR="00DF42A0" w:rsidRPr="00A536FC" w:rsidRDefault="00DF42A0" w:rsidP="00CA1DF6">
      <w:pPr>
        <w:rPr>
          <w:b/>
          <w:bCs/>
          <w:sz w:val="26"/>
          <w:szCs w:val="26"/>
        </w:rPr>
      </w:pPr>
    </w:p>
    <w:p w:rsidR="00DF42A0" w:rsidRPr="00CA1DF6" w:rsidRDefault="00DF42A0" w:rsidP="00CA1DF6">
      <w:pPr>
        <w:rPr>
          <w:rFonts w:ascii="Times New Roman" w:hAnsi="Times New Roman" w:cs="Times New Roman"/>
          <w:sz w:val="26"/>
          <w:szCs w:val="26"/>
        </w:rPr>
      </w:pPr>
      <w:r w:rsidRPr="00CA1DF6">
        <w:rPr>
          <w:rFonts w:ascii="Times New Roman" w:hAnsi="Times New Roman" w:cs="Times New Roman"/>
          <w:sz w:val="26"/>
          <w:szCs w:val="26"/>
        </w:rPr>
        <w:tab/>
      </w:r>
      <w:r w:rsidRPr="00CA1DF6">
        <w:rPr>
          <w:rFonts w:ascii="Times New Roman" w:hAnsi="Times New Roman" w:cs="Times New Roman"/>
          <w:sz w:val="26"/>
          <w:szCs w:val="26"/>
        </w:rPr>
        <w:tab/>
      </w:r>
      <w:r w:rsidRPr="00CA1DF6">
        <w:rPr>
          <w:rFonts w:ascii="Times New Roman" w:hAnsi="Times New Roman" w:cs="Times New Roman"/>
          <w:sz w:val="26"/>
          <w:szCs w:val="26"/>
        </w:rPr>
        <w:tab/>
      </w:r>
      <w:r w:rsidRPr="00CA1DF6">
        <w:rPr>
          <w:rFonts w:ascii="Times New Roman" w:hAnsi="Times New Roman" w:cs="Times New Roman"/>
          <w:sz w:val="26"/>
          <w:szCs w:val="26"/>
        </w:rPr>
        <w:tab/>
      </w:r>
      <w:r w:rsidRPr="00CA1DF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Pr="00CA1DF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Р.И. Стадлер </w:t>
      </w:r>
      <w:r w:rsidRPr="00CA1DF6">
        <w:rPr>
          <w:rFonts w:ascii="Times New Roman" w:hAnsi="Times New Roman" w:cs="Times New Roman"/>
          <w:sz w:val="26"/>
          <w:szCs w:val="26"/>
        </w:rPr>
        <w:br/>
      </w:r>
    </w:p>
    <w:tbl>
      <w:tblPr>
        <w:tblpPr w:leftFromText="181" w:rightFromText="181" w:vertAnchor="text" w:horzAnchor="margin" w:tblpXSpec="right" w:tblpY="646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DF42A0" w:rsidRPr="001947FC" w:rsidTr="00A7743C">
        <w:trPr>
          <w:trHeight w:val="1121"/>
        </w:trPr>
        <w:tc>
          <w:tcPr>
            <w:tcW w:w="9582" w:type="dxa"/>
          </w:tcPr>
          <w:p w:rsidR="00DF42A0" w:rsidRPr="003C4B13" w:rsidRDefault="00DF42A0" w:rsidP="00A7743C">
            <w:pPr>
              <w:tabs>
                <w:tab w:val="left" w:pos="3615"/>
              </w:tabs>
              <w:spacing w:after="0" w:line="240" w:lineRule="auto"/>
            </w:pPr>
          </w:p>
        </w:tc>
      </w:tr>
      <w:tr w:rsidR="00DF42A0" w:rsidRPr="001947FC" w:rsidTr="00A7743C">
        <w:trPr>
          <w:trHeight w:val="1704"/>
        </w:trPr>
        <w:tc>
          <w:tcPr>
            <w:tcW w:w="9582" w:type="dxa"/>
          </w:tcPr>
          <w:p w:rsidR="00DF42A0" w:rsidRPr="0061604B" w:rsidRDefault="00DF42A0" w:rsidP="00A7743C">
            <w:pPr>
              <w:tabs>
                <w:tab w:val="left" w:pos="361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DF42A0" w:rsidRPr="0061604B" w:rsidRDefault="00DF42A0" w:rsidP="00A7743C">
            <w:pPr>
              <w:tabs>
                <w:tab w:val="left" w:pos="361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DF42A0" w:rsidRPr="0061604B" w:rsidRDefault="00DF42A0" w:rsidP="00A7743C">
            <w:pPr>
              <w:tabs>
                <w:tab w:val="left" w:pos="361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DF42A0" w:rsidRPr="0061604B" w:rsidRDefault="00DF42A0" w:rsidP="00A7743C">
            <w:pPr>
              <w:tabs>
                <w:tab w:val="left" w:pos="3615"/>
              </w:tabs>
              <w:spacing w:after="0" w:line="240" w:lineRule="auto"/>
              <w:rPr>
                <w:sz w:val="20"/>
                <w:szCs w:val="20"/>
              </w:rPr>
            </w:pPr>
          </w:p>
          <w:p w:rsidR="00DF42A0" w:rsidRPr="0061604B" w:rsidRDefault="00DF42A0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42A0" w:rsidRDefault="00DF42A0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42A0" w:rsidRDefault="00DF42A0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42A0" w:rsidRPr="0061604B" w:rsidRDefault="00DF42A0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В.В.Стефогло</w:t>
            </w:r>
          </w:p>
          <w:p w:rsidR="00DF42A0" w:rsidRPr="0061604B" w:rsidRDefault="00DF42A0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604B">
              <w:rPr>
                <w:rFonts w:ascii="Times New Roman" w:hAnsi="Times New Roman" w:cs="Times New Roman"/>
                <w:sz w:val="20"/>
                <w:szCs w:val="20"/>
              </w:rPr>
              <w:t>46-55-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DF42A0" w:rsidRPr="0061604B" w:rsidRDefault="00DF42A0" w:rsidP="00A7743C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42A0" w:rsidRDefault="00DF42A0" w:rsidP="00CA1DF6">
      <w:pPr>
        <w:rPr>
          <w:sz w:val="26"/>
          <w:szCs w:val="26"/>
        </w:rPr>
      </w:pPr>
    </w:p>
    <w:sectPr w:rsidR="00DF42A0" w:rsidSect="001B57EE">
      <w:pgSz w:w="11906" w:h="16838"/>
      <w:pgMar w:top="1049" w:right="635" w:bottom="709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2A0" w:rsidRDefault="00DF42A0" w:rsidP="001C3D24">
      <w:pPr>
        <w:spacing w:after="0" w:line="240" w:lineRule="auto"/>
      </w:pPr>
      <w:r>
        <w:separator/>
      </w:r>
    </w:p>
  </w:endnote>
  <w:endnote w:type="continuationSeparator" w:id="0">
    <w:p w:rsidR="00DF42A0" w:rsidRDefault="00DF42A0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2A0" w:rsidRDefault="00DF42A0" w:rsidP="001C3D24">
      <w:pPr>
        <w:spacing w:after="0" w:line="240" w:lineRule="auto"/>
      </w:pPr>
      <w:r>
        <w:separator/>
      </w:r>
    </w:p>
  </w:footnote>
  <w:footnote w:type="continuationSeparator" w:id="0">
    <w:p w:rsidR="00DF42A0" w:rsidRDefault="00DF42A0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20D05"/>
    <w:rsid w:val="00035677"/>
    <w:rsid w:val="000418AF"/>
    <w:rsid w:val="00051C3A"/>
    <w:rsid w:val="00062C50"/>
    <w:rsid w:val="00081625"/>
    <w:rsid w:val="00082A4B"/>
    <w:rsid w:val="000A5C77"/>
    <w:rsid w:val="000B491D"/>
    <w:rsid w:val="000C530D"/>
    <w:rsid w:val="000E5F55"/>
    <w:rsid w:val="001021A8"/>
    <w:rsid w:val="001132FB"/>
    <w:rsid w:val="001147E3"/>
    <w:rsid w:val="001400A4"/>
    <w:rsid w:val="00150F7E"/>
    <w:rsid w:val="00151943"/>
    <w:rsid w:val="001674FA"/>
    <w:rsid w:val="0017301A"/>
    <w:rsid w:val="00174DA3"/>
    <w:rsid w:val="001947FC"/>
    <w:rsid w:val="001A184B"/>
    <w:rsid w:val="001B0630"/>
    <w:rsid w:val="001B57EE"/>
    <w:rsid w:val="001C3D24"/>
    <w:rsid w:val="001C658C"/>
    <w:rsid w:val="001D44D7"/>
    <w:rsid w:val="0020442E"/>
    <w:rsid w:val="00213F6E"/>
    <w:rsid w:val="00230D7A"/>
    <w:rsid w:val="0024058A"/>
    <w:rsid w:val="00240B62"/>
    <w:rsid w:val="002463F1"/>
    <w:rsid w:val="00251BE6"/>
    <w:rsid w:val="002579E6"/>
    <w:rsid w:val="00274B73"/>
    <w:rsid w:val="00275A7C"/>
    <w:rsid w:val="00286B7C"/>
    <w:rsid w:val="002902A0"/>
    <w:rsid w:val="002B4A28"/>
    <w:rsid w:val="002D491F"/>
    <w:rsid w:val="0033671E"/>
    <w:rsid w:val="00351C3E"/>
    <w:rsid w:val="0037585F"/>
    <w:rsid w:val="00387A51"/>
    <w:rsid w:val="00395D66"/>
    <w:rsid w:val="003B31F4"/>
    <w:rsid w:val="003B49FD"/>
    <w:rsid w:val="003C24E4"/>
    <w:rsid w:val="003C4B13"/>
    <w:rsid w:val="003C5407"/>
    <w:rsid w:val="003D00A3"/>
    <w:rsid w:val="003E3A39"/>
    <w:rsid w:val="003E4BED"/>
    <w:rsid w:val="004123C6"/>
    <w:rsid w:val="00422B77"/>
    <w:rsid w:val="00427309"/>
    <w:rsid w:val="004477FB"/>
    <w:rsid w:val="00474F3E"/>
    <w:rsid w:val="004753FE"/>
    <w:rsid w:val="00483925"/>
    <w:rsid w:val="0048772A"/>
    <w:rsid w:val="004A2BF2"/>
    <w:rsid w:val="004D5B07"/>
    <w:rsid w:val="004D5DD6"/>
    <w:rsid w:val="004F553B"/>
    <w:rsid w:val="005011AA"/>
    <w:rsid w:val="00503AAD"/>
    <w:rsid w:val="005128D0"/>
    <w:rsid w:val="005136ED"/>
    <w:rsid w:val="0052772B"/>
    <w:rsid w:val="00531151"/>
    <w:rsid w:val="005649AA"/>
    <w:rsid w:val="005657FD"/>
    <w:rsid w:val="005737E8"/>
    <w:rsid w:val="0057411D"/>
    <w:rsid w:val="0057667C"/>
    <w:rsid w:val="005A471E"/>
    <w:rsid w:val="005A518C"/>
    <w:rsid w:val="005B5B05"/>
    <w:rsid w:val="005C257F"/>
    <w:rsid w:val="0061320E"/>
    <w:rsid w:val="0061604B"/>
    <w:rsid w:val="00645CB0"/>
    <w:rsid w:val="006A1055"/>
    <w:rsid w:val="006C509E"/>
    <w:rsid w:val="006C6032"/>
    <w:rsid w:val="006C771C"/>
    <w:rsid w:val="006D4797"/>
    <w:rsid w:val="006F0726"/>
    <w:rsid w:val="00711AC6"/>
    <w:rsid w:val="00717739"/>
    <w:rsid w:val="00722412"/>
    <w:rsid w:val="00727FC2"/>
    <w:rsid w:val="007D4433"/>
    <w:rsid w:val="0080077F"/>
    <w:rsid w:val="008208D3"/>
    <w:rsid w:val="008249A4"/>
    <w:rsid w:val="00830377"/>
    <w:rsid w:val="008403DE"/>
    <w:rsid w:val="00860BF7"/>
    <w:rsid w:val="008638B8"/>
    <w:rsid w:val="00882A37"/>
    <w:rsid w:val="00884F97"/>
    <w:rsid w:val="008943D9"/>
    <w:rsid w:val="008A558A"/>
    <w:rsid w:val="008B11D1"/>
    <w:rsid w:val="008C1585"/>
    <w:rsid w:val="008C64F3"/>
    <w:rsid w:val="008D019D"/>
    <w:rsid w:val="008D627E"/>
    <w:rsid w:val="0090384F"/>
    <w:rsid w:val="00936611"/>
    <w:rsid w:val="00945F10"/>
    <w:rsid w:val="00973C0A"/>
    <w:rsid w:val="009827F8"/>
    <w:rsid w:val="00984D3C"/>
    <w:rsid w:val="0098752C"/>
    <w:rsid w:val="0099589C"/>
    <w:rsid w:val="009B7BA8"/>
    <w:rsid w:val="009C3C26"/>
    <w:rsid w:val="009C6942"/>
    <w:rsid w:val="009D6857"/>
    <w:rsid w:val="009D789F"/>
    <w:rsid w:val="00A250BD"/>
    <w:rsid w:val="00A349EB"/>
    <w:rsid w:val="00A536FC"/>
    <w:rsid w:val="00A5556A"/>
    <w:rsid w:val="00A71913"/>
    <w:rsid w:val="00A74CB2"/>
    <w:rsid w:val="00A7743C"/>
    <w:rsid w:val="00A87C40"/>
    <w:rsid w:val="00AA0692"/>
    <w:rsid w:val="00AA5977"/>
    <w:rsid w:val="00AE0D7F"/>
    <w:rsid w:val="00B267C0"/>
    <w:rsid w:val="00B77A03"/>
    <w:rsid w:val="00B94A6A"/>
    <w:rsid w:val="00B979FB"/>
    <w:rsid w:val="00BC1C21"/>
    <w:rsid w:val="00BD35BB"/>
    <w:rsid w:val="00BD64A5"/>
    <w:rsid w:val="00C02D8B"/>
    <w:rsid w:val="00C25DD5"/>
    <w:rsid w:val="00C62E90"/>
    <w:rsid w:val="00C72DE6"/>
    <w:rsid w:val="00C7435A"/>
    <w:rsid w:val="00C76ABD"/>
    <w:rsid w:val="00C84FAF"/>
    <w:rsid w:val="00CA1DF6"/>
    <w:rsid w:val="00CC3968"/>
    <w:rsid w:val="00CD0BCB"/>
    <w:rsid w:val="00CE137C"/>
    <w:rsid w:val="00CE2086"/>
    <w:rsid w:val="00D30EEB"/>
    <w:rsid w:val="00D351A3"/>
    <w:rsid w:val="00D36E92"/>
    <w:rsid w:val="00D4014B"/>
    <w:rsid w:val="00D427E4"/>
    <w:rsid w:val="00D50043"/>
    <w:rsid w:val="00D52929"/>
    <w:rsid w:val="00D63018"/>
    <w:rsid w:val="00D73456"/>
    <w:rsid w:val="00D74CFB"/>
    <w:rsid w:val="00DA0EBB"/>
    <w:rsid w:val="00DC52C8"/>
    <w:rsid w:val="00DF42A0"/>
    <w:rsid w:val="00DF5124"/>
    <w:rsid w:val="00E23DAD"/>
    <w:rsid w:val="00E2734F"/>
    <w:rsid w:val="00E40843"/>
    <w:rsid w:val="00E45420"/>
    <w:rsid w:val="00E472E2"/>
    <w:rsid w:val="00EE3FB7"/>
    <w:rsid w:val="00EE63E1"/>
    <w:rsid w:val="00EF35BC"/>
    <w:rsid w:val="00F4282F"/>
    <w:rsid w:val="00F46A60"/>
    <w:rsid w:val="00F52FC2"/>
    <w:rsid w:val="00F71734"/>
    <w:rsid w:val="00F740B0"/>
    <w:rsid w:val="00F86C7E"/>
    <w:rsid w:val="00F95B2A"/>
    <w:rsid w:val="00FB4F73"/>
    <w:rsid w:val="00FB6DD4"/>
    <w:rsid w:val="00FC175B"/>
    <w:rsid w:val="00FC4FFE"/>
    <w:rsid w:val="00FD1643"/>
    <w:rsid w:val="00FD188E"/>
    <w:rsid w:val="00FF6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CA1DF6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132FB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46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137</Words>
  <Characters>787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Ouio</cp:lastModifiedBy>
  <cp:revision>10</cp:revision>
  <cp:lastPrinted>2013-05-24T10:02:00Z</cp:lastPrinted>
  <dcterms:created xsi:type="dcterms:W3CDTF">2013-04-11T09:56:00Z</dcterms:created>
  <dcterms:modified xsi:type="dcterms:W3CDTF">2013-05-29T04:15:00Z</dcterms:modified>
</cp:coreProperties>
</file>